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1891C" w14:textId="77777777" w:rsidR="00AA19C1" w:rsidRPr="007F05E6" w:rsidRDefault="00AA19C1" w:rsidP="00524E16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2D55F61A" w14:textId="77777777" w:rsidR="00AA19C1" w:rsidRPr="00692A45" w:rsidRDefault="00AA19C1" w:rsidP="00474F67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>
        <w:t>First aid</w:t>
      </w:r>
      <w:r w:rsidRPr="00692A45">
        <w:t xml:space="preserve"> (</w:t>
      </w:r>
      <w:r>
        <w:t>learner</w:t>
      </w:r>
      <w:r w:rsidRPr="00692A45">
        <w:t>)</w:t>
      </w:r>
    </w:p>
    <w:p w14:paraId="55CF11E5" w14:textId="77777777" w:rsidR="00AA19C1" w:rsidRDefault="00AA19C1" w:rsidP="00AA19C1">
      <w:pPr>
        <w:pStyle w:val="ListParagraph"/>
        <w:numPr>
          <w:ilvl w:val="0"/>
          <w:numId w:val="35"/>
        </w:num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C2E91D1" wp14:editId="519CF071">
                <wp:simplePos x="0" y="0"/>
                <wp:positionH relativeFrom="column">
                  <wp:posOffset>-89535</wp:posOffset>
                </wp:positionH>
                <wp:positionV relativeFrom="paragraph">
                  <wp:posOffset>520700</wp:posOffset>
                </wp:positionV>
                <wp:extent cx="6248400" cy="71247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712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7B692" w14:textId="77777777" w:rsidR="00AA19C1" w:rsidRDefault="00AA19C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2E91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05pt;margin-top:41pt;width:492pt;height:5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">
                <v:textbox>
                  <w:txbxContent>
                    <w:p w14:paraId="0E87B692" w14:textId="77777777" w:rsidR="00AA19C1" w:rsidRDefault="00AA19C1"/>
                  </w:txbxContent>
                </v:textbox>
                <w10:wrap type="square"/>
              </v:shape>
            </w:pict>
          </mc:Fallback>
        </mc:AlternateContent>
      </w:r>
      <w:r>
        <w:t>Sketch a plan showing the location(s) of the first-aid facilities in your workplace or college/centre.</w:t>
      </w:r>
    </w:p>
    <w:p w14:paraId="03EE5EDA" w14:textId="77777777" w:rsidR="00AA19C1" w:rsidRDefault="00AA19C1" w:rsidP="005B1D75"/>
    <w:p w14:paraId="6AB990CF" w14:textId="77777777" w:rsidR="00AA19C1" w:rsidRDefault="00AA19C1" w:rsidP="00AA19C1">
      <w:pPr>
        <w:pStyle w:val="ListParagraph"/>
        <w:numPr>
          <w:ilvl w:val="0"/>
          <w:numId w:val="35"/>
        </w:numPr>
      </w:pPr>
      <w:r>
        <w:t xml:space="preserve">Visit the HSE website at </w:t>
      </w:r>
      <w:hyperlink r:id="rId10" w:anchor="first-aid-box" w:history="1">
        <w:r>
          <w:rPr>
            <w:rStyle w:val="Hyperlink"/>
          </w:rPr>
          <w:t>Frequently asked questions on first aid - First aid at work (hse.gov.uk)</w:t>
        </w:r>
      </w:hyperlink>
      <w:r>
        <w:t>. What are the recommended items you should include in a first-aid kit? List some here.</w:t>
      </w:r>
    </w:p>
    <w:p w14:paraId="6BF53734" w14:textId="77777777" w:rsidR="00AA19C1" w:rsidRDefault="00AA19C1" w:rsidP="003812EC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8"/>
      </w:tblGrid>
      <w:tr w:rsidR="00AA19C1" w14:paraId="2375FCC5" w14:textId="77777777" w:rsidTr="003812EC">
        <w:tc>
          <w:tcPr>
            <w:tcW w:w="9508" w:type="dxa"/>
          </w:tcPr>
          <w:p w14:paraId="3953B635" w14:textId="77777777" w:rsidR="00AA19C1" w:rsidRDefault="00AA19C1" w:rsidP="00721748">
            <w:r>
              <w:t>1.</w:t>
            </w:r>
          </w:p>
          <w:p w14:paraId="5B81F3E2" w14:textId="77777777" w:rsidR="00AA19C1" w:rsidRDefault="00AA19C1" w:rsidP="00721748"/>
        </w:tc>
      </w:tr>
      <w:tr w:rsidR="00AA19C1" w14:paraId="43A5686E" w14:textId="77777777" w:rsidTr="003812EC">
        <w:tc>
          <w:tcPr>
            <w:tcW w:w="9508" w:type="dxa"/>
          </w:tcPr>
          <w:p w14:paraId="006ED8FA" w14:textId="77777777" w:rsidR="00AA19C1" w:rsidRDefault="00AA19C1" w:rsidP="00721748">
            <w:r>
              <w:t>2.</w:t>
            </w:r>
          </w:p>
          <w:p w14:paraId="3786A645" w14:textId="77777777" w:rsidR="00AA19C1" w:rsidRDefault="00AA19C1" w:rsidP="00721748"/>
        </w:tc>
      </w:tr>
      <w:tr w:rsidR="00AA19C1" w14:paraId="776D4292" w14:textId="77777777" w:rsidTr="003812EC">
        <w:tc>
          <w:tcPr>
            <w:tcW w:w="9508" w:type="dxa"/>
          </w:tcPr>
          <w:p w14:paraId="3BA40E37" w14:textId="77777777" w:rsidR="00AA19C1" w:rsidRDefault="00AA19C1" w:rsidP="00721748">
            <w:r>
              <w:t>3.</w:t>
            </w:r>
          </w:p>
          <w:p w14:paraId="1FC22E0C" w14:textId="77777777" w:rsidR="00AA19C1" w:rsidRDefault="00AA19C1" w:rsidP="00721748"/>
        </w:tc>
      </w:tr>
      <w:tr w:rsidR="00AA19C1" w14:paraId="156DBB41" w14:textId="77777777" w:rsidTr="003812EC">
        <w:tc>
          <w:tcPr>
            <w:tcW w:w="9508" w:type="dxa"/>
          </w:tcPr>
          <w:p w14:paraId="359FCE6E" w14:textId="77777777" w:rsidR="00AA19C1" w:rsidRDefault="00AA19C1" w:rsidP="003812EC">
            <w:r>
              <w:t>4.</w:t>
            </w:r>
          </w:p>
          <w:p w14:paraId="4EBF214F" w14:textId="77777777" w:rsidR="00AA19C1" w:rsidRDefault="00AA19C1" w:rsidP="003812EC"/>
        </w:tc>
      </w:tr>
      <w:tr w:rsidR="00AA19C1" w14:paraId="4D30C467" w14:textId="77777777" w:rsidTr="003812EC">
        <w:tc>
          <w:tcPr>
            <w:tcW w:w="9508" w:type="dxa"/>
          </w:tcPr>
          <w:p w14:paraId="2DB56124" w14:textId="77777777" w:rsidR="00AA19C1" w:rsidRDefault="00AA19C1" w:rsidP="003812EC">
            <w:r>
              <w:t>5.</w:t>
            </w:r>
          </w:p>
          <w:p w14:paraId="225C6238" w14:textId="77777777" w:rsidR="00AA19C1" w:rsidRDefault="00AA19C1" w:rsidP="003812EC"/>
        </w:tc>
      </w:tr>
      <w:tr w:rsidR="00AA19C1" w14:paraId="7D1076FC" w14:textId="77777777" w:rsidTr="003812EC">
        <w:tc>
          <w:tcPr>
            <w:tcW w:w="9508" w:type="dxa"/>
          </w:tcPr>
          <w:p w14:paraId="62EB76E3" w14:textId="77777777" w:rsidR="00AA19C1" w:rsidRDefault="00AA19C1" w:rsidP="003812EC">
            <w:r>
              <w:t xml:space="preserve">6. </w:t>
            </w:r>
          </w:p>
          <w:p w14:paraId="7E3CC9A3" w14:textId="77777777" w:rsidR="00AA19C1" w:rsidRDefault="00AA19C1" w:rsidP="003812EC"/>
        </w:tc>
      </w:tr>
      <w:tr w:rsidR="00AA19C1" w14:paraId="3C460C01" w14:textId="77777777" w:rsidTr="003812EC">
        <w:tc>
          <w:tcPr>
            <w:tcW w:w="9508" w:type="dxa"/>
          </w:tcPr>
          <w:p w14:paraId="7BB19CA7" w14:textId="77777777" w:rsidR="00AA19C1" w:rsidRDefault="00AA19C1" w:rsidP="003812EC">
            <w:r>
              <w:t>7.</w:t>
            </w:r>
          </w:p>
          <w:p w14:paraId="67D39D4A" w14:textId="77777777" w:rsidR="00AA19C1" w:rsidRDefault="00AA19C1" w:rsidP="003812EC"/>
        </w:tc>
      </w:tr>
      <w:tr w:rsidR="00AA19C1" w14:paraId="52DB15B0" w14:textId="77777777" w:rsidTr="003812EC">
        <w:tc>
          <w:tcPr>
            <w:tcW w:w="9508" w:type="dxa"/>
          </w:tcPr>
          <w:p w14:paraId="66476052" w14:textId="77777777" w:rsidR="00AA19C1" w:rsidRDefault="00AA19C1" w:rsidP="003812EC">
            <w:r>
              <w:t>8.</w:t>
            </w:r>
          </w:p>
          <w:p w14:paraId="5B472173" w14:textId="77777777" w:rsidR="00AA19C1" w:rsidRDefault="00AA19C1" w:rsidP="003812EC"/>
        </w:tc>
      </w:tr>
    </w:tbl>
    <w:p w14:paraId="39DBE3C5" w14:textId="77777777" w:rsidR="00AA19C1" w:rsidRDefault="00AA19C1" w:rsidP="003812EC"/>
    <w:p w14:paraId="43BDC672" w14:textId="77777777" w:rsidR="00AA19C1" w:rsidRDefault="00AA19C1" w:rsidP="003812EC">
      <w:pPr>
        <w:pStyle w:val="ListParagraph"/>
      </w:pPr>
    </w:p>
    <w:p w14:paraId="6272E0FF" w14:textId="77777777" w:rsidR="00AA19C1" w:rsidRDefault="00AA19C1" w:rsidP="00AA19C1">
      <w:pPr>
        <w:pStyle w:val="ListParagraph"/>
        <w:numPr>
          <w:ilvl w:val="0"/>
          <w:numId w:val="35"/>
        </w:numPr>
      </w:pPr>
      <w:r>
        <w:t>What must an employer provide by way of first-aid provision?</w:t>
      </w:r>
    </w:p>
    <w:p w14:paraId="7F768C70" w14:textId="77777777" w:rsidR="00474F67" w:rsidRDefault="00474F67" w:rsidP="00474F67">
      <w:pPr>
        <w:rPr>
          <w:rFonts w:cs="Arial"/>
          <w:szCs w:val="22"/>
        </w:rPr>
      </w:pPr>
    </w:p>
    <w:p w14:paraId="01F6959C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5009A" w14:textId="77777777" w:rsidR="00C43D89" w:rsidRDefault="00C43D89">
      <w:pPr>
        <w:spacing w:before="0" w:after="0"/>
      </w:pPr>
      <w:r>
        <w:separator/>
      </w:r>
    </w:p>
  </w:endnote>
  <w:endnote w:type="continuationSeparator" w:id="0">
    <w:p w14:paraId="52DCCD92" w14:textId="77777777" w:rsidR="00C43D89" w:rsidRDefault="00C43D8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AFA5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51BE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6955753" wp14:editId="6A43D5C7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C3D8B65" w14:textId="74E479CD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7A7E1A" w:rsidRPr="007A7E1A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019AC28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9557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7C3D8B65" w14:textId="74E479CD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7A7E1A" w:rsidRPr="007A7E1A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019AC28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76D3033" wp14:editId="42DEE68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E3AE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532B3" w14:textId="77777777" w:rsidR="00C43D89" w:rsidRDefault="00C43D89">
      <w:pPr>
        <w:spacing w:before="0" w:after="0"/>
      </w:pPr>
      <w:r>
        <w:separator/>
      </w:r>
    </w:p>
  </w:footnote>
  <w:footnote w:type="continuationSeparator" w:id="0">
    <w:p w14:paraId="4E92B02F" w14:textId="77777777" w:rsidR="00C43D89" w:rsidRDefault="00C43D8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5C6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F5A5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F0428C4" wp14:editId="5D9CE9E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F38C31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7C52E2F" wp14:editId="1289ABE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9766D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32630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165F6"/>
    <w:multiLevelType w:val="hybridMultilevel"/>
    <w:tmpl w:val="226AB3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007638">
    <w:abstractNumId w:val="5"/>
  </w:num>
  <w:num w:numId="2" w16cid:durableId="951789560">
    <w:abstractNumId w:val="15"/>
  </w:num>
  <w:num w:numId="3" w16cid:durableId="652099451">
    <w:abstractNumId w:val="22"/>
  </w:num>
  <w:num w:numId="4" w16cid:durableId="753284720">
    <w:abstractNumId w:val="17"/>
  </w:num>
  <w:num w:numId="5" w16cid:durableId="1025210945">
    <w:abstractNumId w:val="8"/>
  </w:num>
  <w:num w:numId="6" w16cid:durableId="68964416">
    <w:abstractNumId w:val="16"/>
  </w:num>
  <w:num w:numId="7" w16cid:durableId="1402411987">
    <w:abstractNumId w:val="8"/>
  </w:num>
  <w:num w:numId="8" w16cid:durableId="838235686">
    <w:abstractNumId w:val="1"/>
  </w:num>
  <w:num w:numId="9" w16cid:durableId="1839154862">
    <w:abstractNumId w:val="8"/>
    <w:lvlOverride w:ilvl="0">
      <w:startOverride w:val="1"/>
    </w:lvlOverride>
  </w:num>
  <w:num w:numId="10" w16cid:durableId="455410350">
    <w:abstractNumId w:val="18"/>
  </w:num>
  <w:num w:numId="11" w16cid:durableId="2078045211">
    <w:abstractNumId w:val="14"/>
  </w:num>
  <w:num w:numId="12" w16cid:durableId="2022657027">
    <w:abstractNumId w:val="6"/>
  </w:num>
  <w:num w:numId="13" w16cid:durableId="135145306">
    <w:abstractNumId w:val="13"/>
  </w:num>
  <w:num w:numId="14" w16cid:durableId="71002087">
    <w:abstractNumId w:val="19"/>
  </w:num>
  <w:num w:numId="15" w16cid:durableId="298339582">
    <w:abstractNumId w:val="11"/>
  </w:num>
  <w:num w:numId="16" w16cid:durableId="1499614036">
    <w:abstractNumId w:val="7"/>
  </w:num>
  <w:num w:numId="17" w16cid:durableId="984316288">
    <w:abstractNumId w:val="24"/>
  </w:num>
  <w:num w:numId="18" w16cid:durableId="1182429858">
    <w:abstractNumId w:val="25"/>
  </w:num>
  <w:num w:numId="19" w16cid:durableId="2035882362">
    <w:abstractNumId w:val="3"/>
  </w:num>
  <w:num w:numId="20" w16cid:durableId="1599870555">
    <w:abstractNumId w:val="2"/>
  </w:num>
  <w:num w:numId="21" w16cid:durableId="1505315011">
    <w:abstractNumId w:val="9"/>
  </w:num>
  <w:num w:numId="22" w16cid:durableId="1573275403">
    <w:abstractNumId w:val="9"/>
    <w:lvlOverride w:ilvl="0">
      <w:startOverride w:val="1"/>
    </w:lvlOverride>
  </w:num>
  <w:num w:numId="23" w16cid:durableId="1781878771">
    <w:abstractNumId w:val="23"/>
  </w:num>
  <w:num w:numId="24" w16cid:durableId="1881018191">
    <w:abstractNumId w:val="9"/>
    <w:lvlOverride w:ilvl="0">
      <w:startOverride w:val="1"/>
    </w:lvlOverride>
  </w:num>
  <w:num w:numId="25" w16cid:durableId="1625186004">
    <w:abstractNumId w:val="9"/>
    <w:lvlOverride w:ilvl="0">
      <w:startOverride w:val="1"/>
    </w:lvlOverride>
  </w:num>
  <w:num w:numId="26" w16cid:durableId="2062292410">
    <w:abstractNumId w:val="10"/>
  </w:num>
  <w:num w:numId="27" w16cid:durableId="535966920">
    <w:abstractNumId w:val="20"/>
  </w:num>
  <w:num w:numId="28" w16cid:durableId="2056464899">
    <w:abstractNumId w:val="9"/>
    <w:lvlOverride w:ilvl="0">
      <w:startOverride w:val="1"/>
    </w:lvlOverride>
  </w:num>
  <w:num w:numId="29" w16cid:durableId="286858370">
    <w:abstractNumId w:val="21"/>
  </w:num>
  <w:num w:numId="30" w16cid:durableId="268053677">
    <w:abstractNumId w:val="9"/>
  </w:num>
  <w:num w:numId="31" w16cid:durableId="85805542">
    <w:abstractNumId w:val="9"/>
    <w:lvlOverride w:ilvl="0">
      <w:startOverride w:val="1"/>
    </w:lvlOverride>
  </w:num>
  <w:num w:numId="32" w16cid:durableId="1675297844">
    <w:abstractNumId w:val="9"/>
    <w:lvlOverride w:ilvl="0">
      <w:startOverride w:val="1"/>
    </w:lvlOverride>
  </w:num>
  <w:num w:numId="33" w16cid:durableId="852649099">
    <w:abstractNumId w:val="0"/>
  </w:num>
  <w:num w:numId="34" w16cid:durableId="1414739769">
    <w:abstractNumId w:val="12"/>
  </w:num>
  <w:num w:numId="35" w16cid:durableId="3980913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9C1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7A7E1A"/>
    <w:rsid w:val="008C1F1C"/>
    <w:rsid w:val="008D47A6"/>
    <w:rsid w:val="008F087B"/>
    <w:rsid w:val="009975A0"/>
    <w:rsid w:val="009C5C6E"/>
    <w:rsid w:val="00A2454C"/>
    <w:rsid w:val="00AA19C1"/>
    <w:rsid w:val="00AD179E"/>
    <w:rsid w:val="00AE245C"/>
    <w:rsid w:val="00B054EC"/>
    <w:rsid w:val="00BE2C21"/>
    <w:rsid w:val="00C01D20"/>
    <w:rsid w:val="00C202BF"/>
    <w:rsid w:val="00C43D89"/>
    <w:rsid w:val="00C60280"/>
    <w:rsid w:val="00C858D7"/>
    <w:rsid w:val="00C92F19"/>
    <w:rsid w:val="00D073BC"/>
    <w:rsid w:val="00D22570"/>
    <w:rsid w:val="00D56B82"/>
    <w:rsid w:val="00DA2485"/>
    <w:rsid w:val="00DC4ECF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97DF49"/>
  <w15:docId w15:val="{8C79E38E-1C2F-498D-BEAA-C7C436C21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A19C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A19C1"/>
    <w:rPr>
      <w:color w:val="0000FF"/>
      <w:u w:val="single"/>
    </w:rPr>
  </w:style>
  <w:style w:type="table" w:styleId="TableGrid">
    <w:name w:val="Table Grid"/>
    <w:basedOn w:val="TableNormal"/>
    <w:rsid w:val="00AA19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7A7E1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hse.gov.uk/firstaid/faq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4732D0-82B6-4E20-9EB7-0C99F988E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192756-9C6B-4DC8-9E88-BF5277207A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688E1F-C3D7-4852-BE97-33F7EBFB22B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2</Pages>
  <Words>91</Words>
  <Characters>453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2021-06-22T10:47:00Z</dcterms:created>
  <dcterms:modified xsi:type="dcterms:W3CDTF">2025-11-12T13:43:00Z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